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210" w:rsidRDefault="00001210" w:rsidP="007E4D66">
      <w:pPr>
        <w:spacing w:before="100" w:beforeAutospacing="1" w:after="100" w:afterAutospacing="1" w:line="240" w:lineRule="auto"/>
        <w:ind w:left="360"/>
        <w:rPr>
          <w:rFonts w:ascii="Times New Roman" w:hAnsi="Times New Roman"/>
          <w:sz w:val="24"/>
          <w:szCs w:val="24"/>
        </w:rPr>
      </w:pPr>
      <w:r w:rsidRPr="007E4D66">
        <w:rPr>
          <w:rFonts w:ascii="Times New Roman" w:hAnsi="Times New Roman"/>
          <w:sz w:val="24"/>
          <w:szCs w:val="24"/>
        </w:rPr>
        <w:t>Download the latest topaz drivers and install: http://www.</w:t>
      </w:r>
      <w:r>
        <w:rPr>
          <w:rFonts w:ascii="Times New Roman" w:hAnsi="Times New Roman"/>
          <w:sz w:val="24"/>
          <w:szCs w:val="24"/>
        </w:rPr>
        <w:t>cashierlive.com/drivers/topaz_sigplus</w:t>
      </w:r>
      <w:r w:rsidRPr="007E4D66">
        <w:rPr>
          <w:rFonts w:ascii="Times New Roman" w:hAnsi="Times New Roman"/>
          <w:sz w:val="24"/>
          <w:szCs w:val="24"/>
        </w:rPr>
        <w:t>/sigplus</w:t>
      </w:r>
      <w:r>
        <w:rPr>
          <w:rFonts w:ascii="Times New Roman" w:hAnsi="Times New Roman"/>
          <w:sz w:val="24"/>
          <w:szCs w:val="24"/>
        </w:rPr>
        <w:t>se</w:t>
      </w:r>
      <w:r w:rsidRPr="007E4D66">
        <w:rPr>
          <w:rFonts w:ascii="Times New Roman" w:hAnsi="Times New Roman"/>
          <w:sz w:val="24"/>
          <w:szCs w:val="24"/>
        </w:rPr>
        <w:t>.exe</w:t>
      </w:r>
    </w:p>
    <w:p w:rsidR="00001210" w:rsidRDefault="00001210" w:rsidP="007E4D66">
      <w:pPr>
        <w:spacing w:before="100" w:beforeAutospacing="1" w:after="100" w:afterAutospacing="1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Follow instructions on installation screens</w:t>
      </w:r>
    </w:p>
    <w:p w:rsidR="00001210" w:rsidRDefault="00001210" w:rsidP="007E4D66">
      <w:pPr>
        <w:spacing w:before="100" w:beforeAutospacing="1" w:after="100" w:afterAutospacing="1" w:line="240" w:lineRule="auto"/>
        <w:ind w:left="360"/>
        <w:rPr>
          <w:rFonts w:ascii="Times New Roman" w:hAnsi="Times New Roman"/>
          <w:sz w:val="24"/>
          <w:szCs w:val="24"/>
        </w:rPr>
      </w:pPr>
      <w:r w:rsidRPr="00125231">
        <w:rPr>
          <w:rFonts w:ascii="Times New Roman" w:hAnsi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7" o:spid="_x0000_i1025" type="#_x0000_t75" style="width:362.25pt;height:273pt;visibility:visible">
            <v:imagedata r:id="rId5" o:title=""/>
          </v:shape>
        </w:pict>
      </w:r>
    </w:p>
    <w:p w:rsidR="00001210" w:rsidRDefault="00001210" w:rsidP="007E4D66">
      <w:pPr>
        <w:spacing w:before="100" w:beforeAutospacing="1" w:after="100" w:afterAutospacing="1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 not change installation directory as CashierLive is using it for file locations of the images. The location should remain as “C:\Windows\SigPlus”</w:t>
      </w:r>
    </w:p>
    <w:p w:rsidR="00001210" w:rsidRDefault="00001210" w:rsidP="007E4D66">
      <w:pPr>
        <w:spacing w:before="100" w:beforeAutospacing="1" w:after="100" w:afterAutospacing="1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Select operating system:</w:t>
      </w:r>
    </w:p>
    <w:p w:rsidR="00001210" w:rsidRDefault="00001210" w:rsidP="007E4D66">
      <w:pPr>
        <w:spacing w:before="100" w:beforeAutospacing="1" w:after="100" w:afterAutospacing="1" w:line="240" w:lineRule="auto"/>
        <w:ind w:left="360"/>
        <w:rPr>
          <w:rFonts w:ascii="Times New Roman" w:hAnsi="Times New Roman"/>
          <w:sz w:val="24"/>
          <w:szCs w:val="24"/>
        </w:rPr>
      </w:pPr>
      <w:r w:rsidRPr="00125231">
        <w:rPr>
          <w:rFonts w:ascii="Times New Roman" w:hAnsi="Times New Roman"/>
          <w:noProof/>
          <w:sz w:val="24"/>
          <w:szCs w:val="24"/>
        </w:rPr>
        <w:pict>
          <v:shape id="Picture 10" o:spid="_x0000_i1026" type="#_x0000_t75" style="width:225.75pt;height:174pt;visibility:visible">
            <v:imagedata r:id="rId6" o:title=""/>
          </v:shape>
        </w:pict>
      </w:r>
    </w:p>
    <w:p w:rsidR="00001210" w:rsidRDefault="00001210" w:rsidP="007E4D66">
      <w:pPr>
        <w:spacing w:before="100" w:beforeAutospacing="1" w:after="100" w:afterAutospacing="1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Select signature tablet model as selected in the screen shot bellow:</w:t>
      </w:r>
    </w:p>
    <w:p w:rsidR="00001210" w:rsidRDefault="00001210" w:rsidP="007E4D66">
      <w:pPr>
        <w:spacing w:before="100" w:beforeAutospacing="1" w:after="100" w:afterAutospacing="1" w:line="240" w:lineRule="auto"/>
        <w:ind w:left="360"/>
        <w:rPr>
          <w:rFonts w:ascii="Times New Roman" w:hAnsi="Times New Roman"/>
          <w:sz w:val="24"/>
          <w:szCs w:val="24"/>
        </w:rPr>
      </w:pPr>
      <w:r w:rsidRPr="00125231">
        <w:rPr>
          <w:rFonts w:ascii="Times New Roman" w:hAnsi="Times New Roman"/>
          <w:noProof/>
          <w:sz w:val="24"/>
          <w:szCs w:val="24"/>
        </w:rPr>
        <w:pict>
          <v:shape id="Picture 16" o:spid="_x0000_i1027" type="#_x0000_t75" style="width:225.75pt;height:291pt;visibility:visible">
            <v:imagedata r:id="rId7" o:title=""/>
          </v:shape>
        </w:pict>
      </w:r>
    </w:p>
    <w:p w:rsidR="00001210" w:rsidRDefault="00001210" w:rsidP="007E4D66">
      <w:pPr>
        <w:spacing w:before="100" w:beforeAutospacing="1" w:after="100" w:afterAutospacing="1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CashierLive currently supports model T-LBK766SE with LCD size 4X5 inches</w:t>
      </w:r>
    </w:p>
    <w:p w:rsidR="00001210" w:rsidRDefault="00001210" w:rsidP="00B13E01">
      <w:pPr>
        <w:spacing w:before="100" w:beforeAutospacing="1" w:after="100" w:afterAutospacing="1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On the next screen select USB connection for the device as in the screen shot bellow:</w:t>
      </w:r>
    </w:p>
    <w:p w:rsidR="00001210" w:rsidRDefault="00001210" w:rsidP="007E4D66">
      <w:pPr>
        <w:spacing w:before="100" w:beforeAutospacing="1" w:after="100" w:afterAutospacing="1" w:line="240" w:lineRule="auto"/>
        <w:ind w:left="360"/>
        <w:rPr>
          <w:rFonts w:ascii="Times New Roman" w:hAnsi="Times New Roman"/>
          <w:sz w:val="24"/>
          <w:szCs w:val="24"/>
        </w:rPr>
      </w:pPr>
      <w:r w:rsidRPr="00125231">
        <w:rPr>
          <w:rFonts w:ascii="Times New Roman" w:hAnsi="Times New Roman"/>
          <w:noProof/>
          <w:sz w:val="24"/>
          <w:szCs w:val="24"/>
        </w:rPr>
        <w:pict>
          <v:shape id="Picture 19" o:spid="_x0000_i1028" type="#_x0000_t75" style="width:225.75pt;height:217.5pt;visibility:visible">
            <v:imagedata r:id="rId8" o:title=""/>
          </v:shape>
        </w:pict>
      </w:r>
    </w:p>
    <w:p w:rsidR="00001210" w:rsidRDefault="00001210" w:rsidP="007E4D66">
      <w:pPr>
        <w:spacing w:before="100" w:beforeAutospacing="1" w:after="100" w:afterAutospacing="1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Proceed with installation.</w:t>
      </w:r>
    </w:p>
    <w:p w:rsidR="00001210" w:rsidRDefault="00001210" w:rsidP="007E4D66">
      <w:pPr>
        <w:spacing w:before="100" w:beforeAutospacing="1" w:after="100" w:afterAutospacing="1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Once the installation completes, open folder “C:\Windows\SigPlus” and locate subfolder “images”. Create one if it does not exist. Open “C:\Windows\SigPlus\images” and copy the following files in this subfolder:</w:t>
      </w:r>
    </w:p>
    <w:p w:rsidR="00001210" w:rsidRDefault="00001210" w:rsidP="007E4D66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7E4D66">
        <w:rPr>
          <w:rFonts w:ascii="Times New Roman" w:hAnsi="Times New Roman"/>
          <w:sz w:val="24"/>
          <w:szCs w:val="24"/>
        </w:rPr>
        <w:t>sig_item.bmp</w:t>
      </w:r>
    </w:p>
    <w:p w:rsidR="00001210" w:rsidRDefault="00001210" w:rsidP="007E4D66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7E4D66">
        <w:rPr>
          <w:rFonts w:ascii="Times New Roman" w:hAnsi="Times New Roman"/>
          <w:sz w:val="24"/>
          <w:szCs w:val="24"/>
        </w:rPr>
        <w:t>sig_item_list.bmp</w:t>
      </w:r>
    </w:p>
    <w:p w:rsidR="00001210" w:rsidRDefault="00001210" w:rsidP="007E4D66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7E4D66">
        <w:rPr>
          <w:rFonts w:ascii="Times New Roman" w:hAnsi="Times New Roman"/>
          <w:sz w:val="24"/>
          <w:szCs w:val="24"/>
        </w:rPr>
        <w:t>sig_tender.bmp</w:t>
      </w:r>
    </w:p>
    <w:p w:rsidR="00001210" w:rsidRDefault="00001210" w:rsidP="007E4D66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7E4D66">
        <w:rPr>
          <w:rFonts w:ascii="Times New Roman" w:hAnsi="Times New Roman"/>
          <w:sz w:val="24"/>
          <w:szCs w:val="24"/>
        </w:rPr>
        <w:t>sig_tender_next.bmp</w:t>
      </w:r>
    </w:p>
    <w:p w:rsidR="00001210" w:rsidRDefault="00001210" w:rsidP="007E4D66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7E4D66">
        <w:rPr>
          <w:rFonts w:ascii="Times New Roman" w:hAnsi="Times New Roman"/>
          <w:sz w:val="24"/>
          <w:szCs w:val="24"/>
        </w:rPr>
        <w:t>sig_welcome.bmp</w:t>
      </w:r>
    </w:p>
    <w:p w:rsidR="00001210" w:rsidRDefault="00001210" w:rsidP="007E4D6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 files are located in the </w:t>
      </w:r>
      <w:r w:rsidRPr="007E4D66">
        <w:rPr>
          <w:rFonts w:ascii="Times New Roman" w:hAnsi="Times New Roman"/>
          <w:sz w:val="24"/>
          <w:szCs w:val="24"/>
        </w:rPr>
        <w:t>sig_bkground_imgs.zip</w:t>
      </w:r>
      <w:r>
        <w:rPr>
          <w:rFonts w:ascii="Times New Roman" w:hAnsi="Times New Roman"/>
          <w:sz w:val="24"/>
          <w:szCs w:val="24"/>
        </w:rPr>
        <w:t xml:space="preserve"> compressed file. These are used as the background on the LCD screen of the device. </w:t>
      </w:r>
    </w:p>
    <w:p w:rsidR="00001210" w:rsidRPr="007E4D66" w:rsidRDefault="00001210" w:rsidP="007E4D6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“</w:t>
      </w:r>
      <w:r w:rsidRPr="007E4D66">
        <w:rPr>
          <w:rFonts w:ascii="Times New Roman" w:hAnsi="Times New Roman"/>
          <w:sz w:val="24"/>
          <w:szCs w:val="24"/>
        </w:rPr>
        <w:t>sig_bkground_imgs.zip</w:t>
      </w:r>
      <w:r>
        <w:rPr>
          <w:rFonts w:ascii="Times New Roman" w:hAnsi="Times New Roman"/>
          <w:sz w:val="24"/>
          <w:szCs w:val="24"/>
        </w:rPr>
        <w:t>” contains images. “</w:t>
      </w:r>
      <w:r w:rsidRPr="007E4D66">
        <w:rPr>
          <w:rFonts w:ascii="Times New Roman" w:hAnsi="Times New Roman"/>
          <w:sz w:val="24"/>
          <w:szCs w:val="24"/>
        </w:rPr>
        <w:t>sigplus.</w:t>
      </w:r>
      <w:r>
        <w:rPr>
          <w:rFonts w:ascii="Times New Roman" w:hAnsi="Times New Roman"/>
          <w:sz w:val="24"/>
          <w:szCs w:val="24"/>
        </w:rPr>
        <w:t>zip” contains executable.</w:t>
      </w:r>
    </w:p>
    <w:p w:rsidR="00001210" w:rsidRPr="007E4D66" w:rsidRDefault="00001210" w:rsidP="007E4D66">
      <w:pPr>
        <w:spacing w:before="100" w:beforeAutospacing="1" w:after="100" w:afterAutospacing="1" w:line="240" w:lineRule="auto"/>
        <w:ind w:left="360"/>
        <w:rPr>
          <w:rFonts w:ascii="Times New Roman" w:hAnsi="Times New Roman"/>
          <w:sz w:val="24"/>
          <w:szCs w:val="24"/>
        </w:rPr>
      </w:pPr>
    </w:p>
    <w:p w:rsidR="00001210" w:rsidRDefault="00001210" w:rsidP="007E4D66"/>
    <w:p w:rsidR="00001210" w:rsidRDefault="00001210"/>
    <w:sectPr w:rsidR="00001210" w:rsidSect="005918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85571"/>
    <w:multiLevelType w:val="multilevel"/>
    <w:tmpl w:val="0E3EE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65A52C3E"/>
    <w:multiLevelType w:val="hybridMultilevel"/>
    <w:tmpl w:val="12DE34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4D66"/>
    <w:rsid w:val="00001210"/>
    <w:rsid w:val="000C40C1"/>
    <w:rsid w:val="00125231"/>
    <w:rsid w:val="00155D65"/>
    <w:rsid w:val="00591801"/>
    <w:rsid w:val="00685900"/>
    <w:rsid w:val="007B5E1D"/>
    <w:rsid w:val="007E4D66"/>
    <w:rsid w:val="00814BBF"/>
    <w:rsid w:val="00955F2A"/>
    <w:rsid w:val="00962263"/>
    <w:rsid w:val="00A86307"/>
    <w:rsid w:val="00B13E01"/>
    <w:rsid w:val="00DF2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80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E4D6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7E4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E4D6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7E4D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55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5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5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567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567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</TotalTime>
  <Pages>3</Pages>
  <Words>164</Words>
  <Characters>938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Tom Greenhaw</cp:lastModifiedBy>
  <cp:revision>4</cp:revision>
  <dcterms:created xsi:type="dcterms:W3CDTF">2011-05-25T16:28:00Z</dcterms:created>
  <dcterms:modified xsi:type="dcterms:W3CDTF">2011-06-13T20:53:00Z</dcterms:modified>
</cp:coreProperties>
</file>